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E58B4" w14:textId="77777777" w:rsidR="001737AB" w:rsidRDefault="001737AB" w:rsidP="001737A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PYLE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30DC431" w14:textId="77777777" w:rsidR="001737AB" w:rsidRDefault="001737AB" w:rsidP="001737A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Broadclyst</w:t>
      </w:r>
      <w:proofErr w:type="spellEnd"/>
      <w:r>
        <w:rPr>
          <w:rFonts w:cs="Times New Roman"/>
          <w:szCs w:val="24"/>
        </w:rPr>
        <w:t xml:space="preserve">, Devon. </w:t>
      </w:r>
    </w:p>
    <w:p w14:paraId="122C3444" w14:textId="77777777" w:rsidR="001737AB" w:rsidRDefault="001737AB" w:rsidP="001737AB">
      <w:pPr>
        <w:pStyle w:val="NoSpacing"/>
        <w:jc w:val="both"/>
        <w:rPr>
          <w:rFonts w:cs="Times New Roman"/>
          <w:szCs w:val="24"/>
        </w:rPr>
      </w:pPr>
    </w:p>
    <w:p w14:paraId="44DDCB7A" w14:textId="77777777" w:rsidR="001737AB" w:rsidRDefault="001737AB" w:rsidP="001737AB">
      <w:pPr>
        <w:pStyle w:val="NoSpacing"/>
        <w:jc w:val="both"/>
        <w:rPr>
          <w:rFonts w:cs="Times New Roman"/>
          <w:szCs w:val="24"/>
        </w:rPr>
      </w:pPr>
    </w:p>
    <w:p w14:paraId="0BD3D8B2" w14:textId="77777777" w:rsidR="001737AB" w:rsidRDefault="001737AB" w:rsidP="001737A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= Matilda(q.v.).</w:t>
      </w:r>
    </w:p>
    <w:p w14:paraId="592CE22E" w14:textId="77777777" w:rsidR="001737AB" w:rsidRDefault="001737AB" w:rsidP="001737A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29EDDD6C" w14:textId="77777777" w:rsidR="001737AB" w:rsidRDefault="001737AB" w:rsidP="001737AB">
      <w:pPr>
        <w:pStyle w:val="NoSpacing"/>
        <w:jc w:val="both"/>
        <w:rPr>
          <w:rFonts w:cs="Times New Roman"/>
          <w:szCs w:val="24"/>
        </w:rPr>
      </w:pPr>
    </w:p>
    <w:p w14:paraId="2554427E" w14:textId="77777777" w:rsidR="001737AB" w:rsidRDefault="001737AB" w:rsidP="001737AB">
      <w:pPr>
        <w:pStyle w:val="NoSpacing"/>
        <w:jc w:val="both"/>
        <w:rPr>
          <w:rFonts w:cs="Times New Roman"/>
          <w:szCs w:val="24"/>
        </w:rPr>
      </w:pPr>
    </w:p>
    <w:p w14:paraId="2C878F7A" w14:textId="77777777" w:rsidR="001737AB" w:rsidRDefault="001737AB" w:rsidP="001737A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Alice Parker, Abbess of </w:t>
      </w:r>
      <w:proofErr w:type="spellStart"/>
      <w:r>
        <w:rPr>
          <w:rFonts w:cs="Times New Roman"/>
          <w:szCs w:val="24"/>
        </w:rPr>
        <w:t>Canonleigh</w:t>
      </w:r>
      <w:proofErr w:type="spellEnd"/>
      <w:r>
        <w:rPr>
          <w:rFonts w:cs="Times New Roman"/>
          <w:szCs w:val="24"/>
        </w:rPr>
        <w:t>(q.v.), brought a plaint of debt against them.</w:t>
      </w:r>
    </w:p>
    <w:p w14:paraId="6797FB88" w14:textId="77777777" w:rsidR="001737AB" w:rsidRDefault="001737AB" w:rsidP="001737A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4C9983CC" w14:textId="77777777" w:rsidR="001737AB" w:rsidRDefault="001737AB" w:rsidP="001737AB">
      <w:pPr>
        <w:pStyle w:val="NoSpacing"/>
        <w:jc w:val="both"/>
        <w:rPr>
          <w:rFonts w:cs="Times New Roman"/>
          <w:szCs w:val="24"/>
        </w:rPr>
      </w:pPr>
    </w:p>
    <w:p w14:paraId="3861F876" w14:textId="77777777" w:rsidR="001737AB" w:rsidRDefault="001737AB" w:rsidP="001737AB">
      <w:pPr>
        <w:pStyle w:val="NoSpacing"/>
        <w:jc w:val="both"/>
        <w:rPr>
          <w:rFonts w:cs="Times New Roman"/>
          <w:szCs w:val="24"/>
        </w:rPr>
      </w:pPr>
    </w:p>
    <w:p w14:paraId="2185880F" w14:textId="77777777" w:rsidR="001737AB" w:rsidRDefault="001737AB" w:rsidP="001737A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14 October 2022</w:t>
      </w:r>
    </w:p>
    <w:p w14:paraId="2166500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4C5BE" w14:textId="77777777" w:rsidR="001737AB" w:rsidRDefault="001737AB" w:rsidP="009139A6">
      <w:r>
        <w:separator/>
      </w:r>
    </w:p>
  </w:endnote>
  <w:endnote w:type="continuationSeparator" w:id="0">
    <w:p w14:paraId="14E77EDE" w14:textId="77777777" w:rsidR="001737AB" w:rsidRDefault="001737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77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12AB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60D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89592" w14:textId="77777777" w:rsidR="001737AB" w:rsidRDefault="001737AB" w:rsidP="009139A6">
      <w:r>
        <w:separator/>
      </w:r>
    </w:p>
  </w:footnote>
  <w:footnote w:type="continuationSeparator" w:id="0">
    <w:p w14:paraId="1E13EF3C" w14:textId="77777777" w:rsidR="001737AB" w:rsidRDefault="001737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075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A39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7B1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7AB"/>
    <w:rsid w:val="000666E0"/>
    <w:rsid w:val="001737A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648F4"/>
  <w15:chartTrackingRefBased/>
  <w15:docId w15:val="{FD3CAB09-7F0F-4A4A-B721-1E1FFD9DE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737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2022-12-12T17:31:00Z</dcterms:created>
  <dcterms:modified xsi:type="dcterms:W3CDTF">2022-12-12T17:32:00Z</dcterms:modified>
</cp:coreProperties>
</file>